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23EF1D" w14:textId="77777777" w:rsidR="004C50E3" w:rsidRDefault="00A16B59" w:rsidP="009E04B4">
      <w:pPr>
        <w:pStyle w:val="Heading1"/>
        <w:spacing w:after="240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B7233C" wp14:editId="7ACF8E2F">
                <wp:simplePos x="0" y="0"/>
                <wp:positionH relativeFrom="column">
                  <wp:posOffset>5459256</wp:posOffset>
                </wp:positionH>
                <wp:positionV relativeFrom="paragraph">
                  <wp:posOffset>-160655</wp:posOffset>
                </wp:positionV>
                <wp:extent cx="969436" cy="832514"/>
                <wp:effectExtent l="0" t="0" r="21590" b="2476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32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B9DD98" w14:textId="77777777" w:rsidR="00A16B59" w:rsidRDefault="00A16B59" w:rsidP="00A16B59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B7233C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29.85pt;margin-top:-12.65pt;width:76.35pt;height:6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" fillcolor="white [3201]" strokeweight=".5pt">
                <v:textbox>
                  <w:txbxContent>
                    <w:p w14:paraId="05B9DD98" w14:textId="77777777" w:rsidR="00A16B59" w:rsidRDefault="00A16B59" w:rsidP="00A16B59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22990E5F" w14:textId="77777777" w:rsidR="00334654" w:rsidRDefault="00334654" w:rsidP="009E04B4">
      <w:pPr>
        <w:pStyle w:val="Heading1"/>
        <w:spacing w:after="240"/>
      </w:pPr>
      <w:r w:rsidRPr="004837CD">
        <w:t xml:space="preserve">Policy and </w:t>
      </w:r>
      <w:r w:rsidR="00EC3D71">
        <w:t>annual</w:t>
      </w:r>
      <w:r w:rsidRPr="004837CD">
        <w:t xml:space="preserve"> safety planning</w:t>
      </w:r>
    </w:p>
    <w:p w14:paraId="64C90D07" w14:textId="77777777" w:rsidR="00334654" w:rsidRPr="009E04B4" w:rsidRDefault="00334654" w:rsidP="009E04B4">
      <w:pPr>
        <w:pStyle w:val="BodyText"/>
      </w:pPr>
      <w:r w:rsidRPr="009E04B4">
        <w:t>When developing a safety management system (SMS) the first step is to list what goals you want to achieve. This is referred to as a policy. Writing down the goals will guide you with the planning of the SMS.</w:t>
      </w:r>
    </w:p>
    <w:p w14:paraId="1005C06E" w14:textId="77777777" w:rsidR="00334654" w:rsidRPr="00664BD0" w:rsidRDefault="00334654" w:rsidP="009E04B4">
      <w:pPr>
        <w:pStyle w:val="BodyText"/>
        <w:rPr>
          <w:b/>
        </w:rPr>
      </w:pPr>
      <w:r w:rsidRPr="00664BD0">
        <w:rPr>
          <w:b/>
        </w:rPr>
        <w:t>The attached template is in Word format for you to customise for your site.</w:t>
      </w:r>
    </w:p>
    <w:p w14:paraId="47B3EB3E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 xml:space="preserve">AIM: </w:t>
      </w:r>
      <w:r w:rsidR="00EC3D71">
        <w:t>You may use the standard aim statement provided in the template or edit it to suit your operation’s needs.</w:t>
      </w:r>
      <w:r w:rsidRPr="00EC3D71">
        <w:t xml:space="preserve"> </w:t>
      </w:r>
    </w:p>
    <w:p w14:paraId="5C54749A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>WHAT:</w:t>
      </w:r>
      <w:r w:rsidRPr="00EC3D71">
        <w:t xml:space="preserve"> Once you have written down the goals of your policy have a worker and management representative sign it.</w:t>
      </w:r>
    </w:p>
    <w:p w14:paraId="2F0A11F0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 xml:space="preserve">WHO: </w:t>
      </w:r>
      <w:r w:rsidRPr="00EC3D71">
        <w:t>This will ensure that workers have a sense of ownership and commitment for the system. If your only worker is a casual truck driver or plant operator have them sign the policy. The casual worker is the worker most often left out and unaware of the policy.</w:t>
      </w:r>
    </w:p>
    <w:p w14:paraId="305EDD6F" w14:textId="77777777" w:rsidR="00334654" w:rsidRPr="00EC3D71" w:rsidRDefault="002B2F95" w:rsidP="00A45D78">
      <w:pPr>
        <w:pStyle w:val="Numberedlist"/>
        <w:spacing w:line="276" w:lineRule="auto"/>
      </w:pPr>
      <w:r w:rsidRPr="00A45D78">
        <w:rPr>
          <w:b/>
        </w:rPr>
        <w:t xml:space="preserve">HOW: </w:t>
      </w:r>
      <w:r w:rsidR="00334654" w:rsidRPr="00EC3D71">
        <w:t>The WHS policy must be regularly reviewed as stated in health and safety legislation.</w:t>
      </w:r>
    </w:p>
    <w:p w14:paraId="4261BC79" w14:textId="77777777" w:rsidR="00334654" w:rsidRPr="00914241" w:rsidRDefault="00914241" w:rsidP="00A45D78">
      <w:pPr>
        <w:pStyle w:val="Numberedlist"/>
        <w:spacing w:line="276" w:lineRule="auto"/>
      </w:pPr>
      <w:r w:rsidRPr="00A45D78">
        <w:rPr>
          <w:b/>
        </w:rPr>
        <w:t>WHEN:</w:t>
      </w:r>
      <w:r w:rsidRPr="009E04B4">
        <w:t xml:space="preserve"> </w:t>
      </w:r>
      <w:r w:rsidR="00334654" w:rsidRPr="00914241">
        <w:t>You need to decide how often the policy will be reviewed and record it.</w:t>
      </w:r>
      <w:r w:rsidR="00EC3D71">
        <w:t xml:space="preserve"> </w:t>
      </w:r>
      <w:r w:rsidR="00334654" w:rsidRPr="00914241">
        <w:t>A</w:t>
      </w:r>
      <w:r w:rsidR="00EC3D71">
        <w:t>n annual</w:t>
      </w:r>
      <w:r w:rsidR="00334654" w:rsidRPr="00914241">
        <w:t xml:space="preserve"> safety plan should be developed with your workers stating what safety targets you wish to achieve for the year, e</w:t>
      </w:r>
      <w:r w:rsidR="00EC3D71">
        <w:t>.</w:t>
      </w:r>
      <w:r w:rsidR="00334654" w:rsidRPr="00914241">
        <w:t>g</w:t>
      </w:r>
      <w:r w:rsidR="00EC3D71">
        <w:t>.</w:t>
      </w:r>
      <w:r w:rsidR="00334654" w:rsidRPr="00914241">
        <w:t xml:space="preserve"> hold a set number of safety meetings, review safety management programs and audit various safety areas. This </w:t>
      </w:r>
      <w:r w:rsidR="00EC3D71">
        <w:t>annual</w:t>
      </w:r>
      <w:r w:rsidR="00334654" w:rsidRPr="00914241">
        <w:t xml:space="preserve"> plan should support the goals that you have listed in your WHS policy.</w:t>
      </w:r>
    </w:p>
    <w:p w14:paraId="3A883CEF" w14:textId="77777777" w:rsidR="00334654" w:rsidRPr="00AA3462" w:rsidRDefault="00914241" w:rsidP="00A45D78">
      <w:pPr>
        <w:pStyle w:val="Numberedlist"/>
        <w:spacing w:line="276" w:lineRule="auto"/>
      </w:pPr>
      <w:r w:rsidRPr="00A45D78">
        <w:rPr>
          <w:b/>
        </w:rPr>
        <w:t xml:space="preserve">ACTION: </w:t>
      </w:r>
      <w:r w:rsidR="00334654" w:rsidRPr="00AA3462">
        <w:t>These targets should be written on F</w:t>
      </w:r>
      <w:r w:rsidR="00EC3D71">
        <w:t>orm</w:t>
      </w:r>
      <w:r w:rsidR="00334654" w:rsidRPr="00AA3462">
        <w:t xml:space="preserve"> 1A. A selection of activities/targets has been already supplied and you should review and update according to your needs.</w:t>
      </w:r>
    </w:p>
    <w:p w14:paraId="17966189" w14:textId="77777777" w:rsidR="00334654" w:rsidRPr="009E04B4" w:rsidRDefault="00334654" w:rsidP="00A45D78">
      <w:pPr>
        <w:pStyle w:val="Bullet"/>
        <w:spacing w:line="276" w:lineRule="auto"/>
      </w:pPr>
      <w:r w:rsidRPr="009E04B4">
        <w:t xml:space="preserve">Review this </w:t>
      </w:r>
      <w:r w:rsidR="00EC3D71" w:rsidRPr="009E04B4">
        <w:t>annual</w:t>
      </w:r>
      <w:r w:rsidRPr="009E04B4">
        <w:t xml:space="preserve"> plan at the end of each year and add unfinished targets to the new yearly plan.</w:t>
      </w:r>
    </w:p>
    <w:p w14:paraId="7F288DE5" w14:textId="77777777" w:rsidR="00334654" w:rsidRPr="009E04B4" w:rsidRDefault="00334654" w:rsidP="00A45D78">
      <w:pPr>
        <w:pStyle w:val="Bullet"/>
        <w:spacing w:line="276" w:lineRule="auto"/>
      </w:pPr>
      <w:r w:rsidRPr="009E04B4">
        <w:t xml:space="preserve">Nominate a person to complete and manage the </w:t>
      </w:r>
      <w:r w:rsidR="00EC3D71" w:rsidRPr="009E04B4">
        <w:t>annual</w:t>
      </w:r>
      <w:r w:rsidRPr="009E04B4">
        <w:t xml:space="preserve"> safety plan.</w:t>
      </w:r>
    </w:p>
    <w:p w14:paraId="51D8952F" w14:textId="77777777" w:rsidR="00334654" w:rsidRDefault="00914241" w:rsidP="00A45D78">
      <w:pPr>
        <w:pStyle w:val="Numberedlist"/>
        <w:spacing w:line="276" w:lineRule="auto"/>
      </w:pPr>
      <w:r w:rsidRPr="00A45D78">
        <w:rPr>
          <w:b/>
        </w:rPr>
        <w:t xml:space="preserve">DOCUMENT CONTROL: </w:t>
      </w:r>
      <w:r w:rsidR="00334654" w:rsidRPr="00AA3462">
        <w:t xml:space="preserve">A copy of the policy and yearly plan should be displayed in the workplace. State where the policy and </w:t>
      </w:r>
      <w:r w:rsidR="00EC3D71">
        <w:t>annual</w:t>
      </w:r>
      <w:r w:rsidR="00334654" w:rsidRPr="00AA3462">
        <w:t xml:space="preserve"> plan will be displayed.</w:t>
      </w:r>
    </w:p>
    <w:p w14:paraId="7CE003D0" w14:textId="77777777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31F95ED0" w14:textId="5C05D7EA" w:rsidR="009C62DE" w:rsidRPr="00272BEB" w:rsidRDefault="009C62DE" w:rsidP="009C62DE">
      <w:pPr>
        <w:spacing w:line="360" w:lineRule="auto"/>
        <w:rPr>
          <w:rFonts w:ascii="Arial" w:hAnsi="Arial"/>
          <w:sz w:val="22"/>
          <w:lang w:val="en-US"/>
        </w:rPr>
      </w:pPr>
      <w:r>
        <w:rPr>
          <w:rFonts w:ascii="Arial" w:hAnsi="Arial"/>
          <w:sz w:val="22"/>
          <w:lang w:val="en-US"/>
        </w:rPr>
        <w:t xml:space="preserve">(NSW) </w:t>
      </w:r>
      <w:r w:rsidRPr="00272BEB">
        <w:rPr>
          <w:rFonts w:ascii="Arial" w:hAnsi="Arial"/>
          <w:sz w:val="22"/>
          <w:lang w:val="en-US"/>
        </w:rPr>
        <w:t>Work Health and Safety (Mines</w:t>
      </w:r>
      <w:r>
        <w:rPr>
          <w:rFonts w:ascii="Arial" w:hAnsi="Arial"/>
          <w:sz w:val="22"/>
          <w:lang w:val="en-US"/>
        </w:rPr>
        <w:t xml:space="preserve"> &amp; Petroleum Sites) Regulation 20</w:t>
      </w:r>
      <w:r w:rsidR="004C7466">
        <w:rPr>
          <w:rFonts w:ascii="Arial" w:hAnsi="Arial"/>
          <w:sz w:val="22"/>
          <w:lang w:val="en-US"/>
        </w:rPr>
        <w:t>22</w:t>
      </w:r>
      <w:r w:rsidRPr="00272BEB">
        <w:rPr>
          <w:rFonts w:ascii="Arial" w:hAnsi="Arial"/>
          <w:sz w:val="22"/>
          <w:lang w:val="en-US"/>
        </w:rPr>
        <w:t xml:space="preserve"> </w:t>
      </w:r>
      <w:r w:rsidR="004C7466">
        <w:rPr>
          <w:rFonts w:ascii="Arial" w:hAnsi="Arial"/>
          <w:sz w:val="22"/>
          <w:lang w:val="en-US"/>
        </w:rPr>
        <w:t>section 19</w:t>
      </w:r>
      <w:r w:rsidR="00423434">
        <w:rPr>
          <w:rFonts w:ascii="Arial" w:hAnsi="Arial"/>
          <w:sz w:val="22"/>
          <w:lang w:val="en-US"/>
        </w:rPr>
        <w:t>(</w:t>
      </w:r>
      <w:r w:rsidR="004C7466">
        <w:rPr>
          <w:rFonts w:ascii="Arial" w:hAnsi="Arial"/>
          <w:sz w:val="22"/>
          <w:lang w:val="en-US"/>
        </w:rPr>
        <w:t>2</w:t>
      </w:r>
      <w:r w:rsidR="00423434">
        <w:rPr>
          <w:rFonts w:ascii="Arial" w:hAnsi="Arial"/>
          <w:sz w:val="22"/>
          <w:lang w:val="en-US"/>
        </w:rPr>
        <w:t>)(a)</w:t>
      </w:r>
    </w:p>
    <w:sectPr w:rsidR="009C62DE" w:rsidRPr="00272BEB" w:rsidSect="00E41FA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8201B4" w14:textId="77777777" w:rsidR="0008419D" w:rsidRDefault="0008419D" w:rsidP="00870475">
      <w:r>
        <w:separator/>
      </w:r>
    </w:p>
  </w:endnote>
  <w:endnote w:type="continuationSeparator" w:id="0">
    <w:p w14:paraId="5758DCFC" w14:textId="77777777" w:rsidR="0008419D" w:rsidRDefault="0008419D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5678DE4-7D2F-4754-B3A1-2B915CBEFB11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051263FB-37CD-42EE-BC0B-85A71F1E48F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FEE62B6-1779-4FF3-83B0-154086EBE5EB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C52C81A9-F92C-4871-8713-9C8AD4D285A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A1EBCA" w14:textId="77777777" w:rsidR="00934293" w:rsidRDefault="0093429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4AF215" w14:textId="77777777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7426F141" wp14:editId="15024B58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C96BEA5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1411303C" wp14:editId="7274294A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3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6D60DE43" wp14:editId="383B9D36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4C3CFF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60DE4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" filled="f" stroked="f">
              <v:textbox>
                <w:txbxContent>
                  <w:p w14:paraId="7E4C3CFF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EC3D71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34347D" w14:textId="77777777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1B4FE333" wp14:editId="62CBD0E0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D4FFDBC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01907CD" wp14:editId="1B4D28EE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F48E7F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1907CD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" filled="f" stroked="f">
              <v:textbox>
                <w:txbxContent>
                  <w:p w14:paraId="03F48E7F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664BD0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7A27E3B0" wp14:editId="6756BDBD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D087CF" w14:textId="77777777" w:rsidR="0008419D" w:rsidRDefault="0008419D" w:rsidP="00870475">
      <w:r>
        <w:separator/>
      </w:r>
    </w:p>
  </w:footnote>
  <w:footnote w:type="continuationSeparator" w:id="0">
    <w:p w14:paraId="1BD3BAF0" w14:textId="77777777" w:rsidR="0008419D" w:rsidRDefault="0008419D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63561D" w14:textId="77777777" w:rsidR="00934293" w:rsidRDefault="009342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41F769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186F4F25" wp14:editId="013BF4B2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2" name="Picture 22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2B2AB6" w14:textId="799D6865" w:rsidR="00AF0D4B" w:rsidRPr="00C12D98" w:rsidRDefault="00934293" w:rsidP="00C12D98">
    <w:sdt>
      <w:sdtPr>
        <w:id w:val="1299568351"/>
        <w:docPartObj>
          <w:docPartGallery w:val="Watermarks"/>
          <w:docPartUnique/>
        </w:docPartObj>
      </w:sdtPr>
      <w:sdtContent>
        <w:r>
          <w:rPr>
            <w:noProof/>
          </w:rPr>
          <w:pict w14:anchorId="342BD78E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20AF79B" wp14:editId="59C9F117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4B54D67A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20AF79B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" filled="f">
              <v:stroke opacity="0"/>
              <v:textbox style="mso-fit-shape-to-text:t">
                <w:txbxContent>
                  <w:p w14:paraId="4B54D67A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3332DBE5" wp14:editId="412AA02E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34F16"/>
    <w:multiLevelType w:val="multilevel"/>
    <w:tmpl w:val="C12C2C6E"/>
    <w:lvl w:ilvl="0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C0C5A50"/>
    <w:multiLevelType w:val="multilevel"/>
    <w:tmpl w:val="C3761526"/>
    <w:lvl w:ilvl="0">
      <w:start w:val="1"/>
      <w:numFmt w:val="bullet"/>
      <w:pStyle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3F206B1F"/>
    <w:multiLevelType w:val="multilevel"/>
    <w:tmpl w:val="4558C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 w15:restartNumberingAfterBreak="0">
    <w:nsid w:val="424B08D6"/>
    <w:multiLevelType w:val="hybridMultilevel"/>
    <w:tmpl w:val="FCB083FC"/>
    <w:lvl w:ilvl="0" w:tplc="FD0434F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564369870">
    <w:abstractNumId w:val="6"/>
  </w:num>
  <w:num w:numId="2" w16cid:durableId="1543790484">
    <w:abstractNumId w:val="6"/>
  </w:num>
  <w:num w:numId="3" w16cid:durableId="1447697659">
    <w:abstractNumId w:val="0"/>
  </w:num>
  <w:num w:numId="4" w16cid:durableId="1377774180">
    <w:abstractNumId w:val="3"/>
  </w:num>
  <w:num w:numId="5" w16cid:durableId="498932685">
    <w:abstractNumId w:val="4"/>
  </w:num>
  <w:num w:numId="6" w16cid:durableId="789397807">
    <w:abstractNumId w:val="5"/>
  </w:num>
  <w:num w:numId="7" w16cid:durableId="1860582521">
    <w:abstractNumId w:val="2"/>
  </w:num>
  <w:num w:numId="8" w16cid:durableId="444495715">
    <w:abstractNumId w:val="7"/>
  </w:num>
  <w:num w:numId="9" w16cid:durableId="1654410760">
    <w:abstractNumId w:val="1"/>
  </w:num>
  <w:num w:numId="10" w16cid:durableId="1388451212">
    <w:abstractNumId w:val="2"/>
  </w:num>
  <w:num w:numId="11" w16cid:durableId="1667199598">
    <w:abstractNumId w:val="2"/>
  </w:num>
  <w:num w:numId="12" w16cid:durableId="167486809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5052D"/>
    <w:rsid w:val="00051FB0"/>
    <w:rsid w:val="000553C0"/>
    <w:rsid w:val="00063866"/>
    <w:rsid w:val="00071DD1"/>
    <w:rsid w:val="00080F9A"/>
    <w:rsid w:val="000814C9"/>
    <w:rsid w:val="0008419D"/>
    <w:rsid w:val="000A52E3"/>
    <w:rsid w:val="000B5D4D"/>
    <w:rsid w:val="000C3F22"/>
    <w:rsid w:val="000C4D13"/>
    <w:rsid w:val="000D1266"/>
    <w:rsid w:val="000D2029"/>
    <w:rsid w:val="00103336"/>
    <w:rsid w:val="00115A9F"/>
    <w:rsid w:val="00121FC5"/>
    <w:rsid w:val="00125AE3"/>
    <w:rsid w:val="00140412"/>
    <w:rsid w:val="001425BA"/>
    <w:rsid w:val="00144B7B"/>
    <w:rsid w:val="0015020B"/>
    <w:rsid w:val="0015218A"/>
    <w:rsid w:val="00157B1E"/>
    <w:rsid w:val="001730AE"/>
    <w:rsid w:val="00175C56"/>
    <w:rsid w:val="00187C40"/>
    <w:rsid w:val="00191420"/>
    <w:rsid w:val="001978B7"/>
    <w:rsid w:val="001A291F"/>
    <w:rsid w:val="001A2F07"/>
    <w:rsid w:val="001A4A83"/>
    <w:rsid w:val="001C02CD"/>
    <w:rsid w:val="001C051D"/>
    <w:rsid w:val="001C0DEB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2FB7"/>
    <w:rsid w:val="00253965"/>
    <w:rsid w:val="00264762"/>
    <w:rsid w:val="0027446D"/>
    <w:rsid w:val="00276E57"/>
    <w:rsid w:val="002903A6"/>
    <w:rsid w:val="00295B2A"/>
    <w:rsid w:val="002B2F95"/>
    <w:rsid w:val="002B667D"/>
    <w:rsid w:val="002C4D41"/>
    <w:rsid w:val="002E7B51"/>
    <w:rsid w:val="00334654"/>
    <w:rsid w:val="00352A3B"/>
    <w:rsid w:val="003977A6"/>
    <w:rsid w:val="003C4B34"/>
    <w:rsid w:val="003E26A3"/>
    <w:rsid w:val="003F198D"/>
    <w:rsid w:val="003F303E"/>
    <w:rsid w:val="003F419E"/>
    <w:rsid w:val="004048A5"/>
    <w:rsid w:val="0041264E"/>
    <w:rsid w:val="004209F1"/>
    <w:rsid w:val="00423434"/>
    <w:rsid w:val="004327C0"/>
    <w:rsid w:val="00440763"/>
    <w:rsid w:val="004458ED"/>
    <w:rsid w:val="00450475"/>
    <w:rsid w:val="004611B1"/>
    <w:rsid w:val="00494E8C"/>
    <w:rsid w:val="004A6347"/>
    <w:rsid w:val="004C50E3"/>
    <w:rsid w:val="004C7466"/>
    <w:rsid w:val="004E336A"/>
    <w:rsid w:val="004E43CC"/>
    <w:rsid w:val="00510902"/>
    <w:rsid w:val="00516517"/>
    <w:rsid w:val="00543D29"/>
    <w:rsid w:val="005448F4"/>
    <w:rsid w:val="00552143"/>
    <w:rsid w:val="00553161"/>
    <w:rsid w:val="00571A6F"/>
    <w:rsid w:val="005838DC"/>
    <w:rsid w:val="00587395"/>
    <w:rsid w:val="00590982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5479E"/>
    <w:rsid w:val="00663994"/>
    <w:rsid w:val="00664BD0"/>
    <w:rsid w:val="0067629F"/>
    <w:rsid w:val="00682DC1"/>
    <w:rsid w:val="00686E98"/>
    <w:rsid w:val="00697123"/>
    <w:rsid w:val="006A6577"/>
    <w:rsid w:val="006A749D"/>
    <w:rsid w:val="006B605D"/>
    <w:rsid w:val="006D57F9"/>
    <w:rsid w:val="006F0894"/>
    <w:rsid w:val="006F2BF5"/>
    <w:rsid w:val="00702C95"/>
    <w:rsid w:val="00754464"/>
    <w:rsid w:val="0076239B"/>
    <w:rsid w:val="007733FC"/>
    <w:rsid w:val="00781D50"/>
    <w:rsid w:val="007905FE"/>
    <w:rsid w:val="00791BE2"/>
    <w:rsid w:val="00797BF5"/>
    <w:rsid w:val="007A580F"/>
    <w:rsid w:val="007B2D74"/>
    <w:rsid w:val="007C035A"/>
    <w:rsid w:val="007C04C6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D0020"/>
    <w:rsid w:val="008D463F"/>
    <w:rsid w:val="008F6767"/>
    <w:rsid w:val="008F705B"/>
    <w:rsid w:val="00905A44"/>
    <w:rsid w:val="00914241"/>
    <w:rsid w:val="00920DC2"/>
    <w:rsid w:val="00932866"/>
    <w:rsid w:val="00934293"/>
    <w:rsid w:val="00937F7D"/>
    <w:rsid w:val="00942A8F"/>
    <w:rsid w:val="00957095"/>
    <w:rsid w:val="00961E16"/>
    <w:rsid w:val="009633CA"/>
    <w:rsid w:val="00963DC9"/>
    <w:rsid w:val="00967FD7"/>
    <w:rsid w:val="009B591D"/>
    <w:rsid w:val="009C0F5D"/>
    <w:rsid w:val="009C11A2"/>
    <w:rsid w:val="009C20D8"/>
    <w:rsid w:val="009C62DE"/>
    <w:rsid w:val="009D557D"/>
    <w:rsid w:val="009E04B4"/>
    <w:rsid w:val="009F2B2E"/>
    <w:rsid w:val="00A00BC5"/>
    <w:rsid w:val="00A03558"/>
    <w:rsid w:val="00A047BB"/>
    <w:rsid w:val="00A16B59"/>
    <w:rsid w:val="00A31C0A"/>
    <w:rsid w:val="00A33092"/>
    <w:rsid w:val="00A3606B"/>
    <w:rsid w:val="00A367D5"/>
    <w:rsid w:val="00A44B6D"/>
    <w:rsid w:val="00A45D78"/>
    <w:rsid w:val="00A70FF0"/>
    <w:rsid w:val="00A73165"/>
    <w:rsid w:val="00A74DD7"/>
    <w:rsid w:val="00A77CFA"/>
    <w:rsid w:val="00A80F8B"/>
    <w:rsid w:val="00AA3517"/>
    <w:rsid w:val="00AB0350"/>
    <w:rsid w:val="00AF0D4B"/>
    <w:rsid w:val="00B1357A"/>
    <w:rsid w:val="00B16E47"/>
    <w:rsid w:val="00B20347"/>
    <w:rsid w:val="00B3202B"/>
    <w:rsid w:val="00B37BD7"/>
    <w:rsid w:val="00B72A32"/>
    <w:rsid w:val="00B74998"/>
    <w:rsid w:val="00B86C7A"/>
    <w:rsid w:val="00BA22CA"/>
    <w:rsid w:val="00BB0D31"/>
    <w:rsid w:val="00BB3C59"/>
    <w:rsid w:val="00BB5F3C"/>
    <w:rsid w:val="00BF1358"/>
    <w:rsid w:val="00BF62F2"/>
    <w:rsid w:val="00BF7502"/>
    <w:rsid w:val="00C12D98"/>
    <w:rsid w:val="00C53CD0"/>
    <w:rsid w:val="00C54830"/>
    <w:rsid w:val="00C60FB8"/>
    <w:rsid w:val="00C64C27"/>
    <w:rsid w:val="00C64D7A"/>
    <w:rsid w:val="00C66FE6"/>
    <w:rsid w:val="00C70901"/>
    <w:rsid w:val="00C904B8"/>
    <w:rsid w:val="00C94F8A"/>
    <w:rsid w:val="00CA0C36"/>
    <w:rsid w:val="00CC4530"/>
    <w:rsid w:val="00CD414A"/>
    <w:rsid w:val="00CD5863"/>
    <w:rsid w:val="00CF5B40"/>
    <w:rsid w:val="00D0120D"/>
    <w:rsid w:val="00D0606A"/>
    <w:rsid w:val="00D161CC"/>
    <w:rsid w:val="00D32AFA"/>
    <w:rsid w:val="00D40061"/>
    <w:rsid w:val="00D40B42"/>
    <w:rsid w:val="00D4317C"/>
    <w:rsid w:val="00D474EF"/>
    <w:rsid w:val="00D527A3"/>
    <w:rsid w:val="00D56299"/>
    <w:rsid w:val="00D72913"/>
    <w:rsid w:val="00D91158"/>
    <w:rsid w:val="00DB6259"/>
    <w:rsid w:val="00DC249D"/>
    <w:rsid w:val="00DC73DE"/>
    <w:rsid w:val="00DD23AC"/>
    <w:rsid w:val="00DD5122"/>
    <w:rsid w:val="00DE09EC"/>
    <w:rsid w:val="00E41FA0"/>
    <w:rsid w:val="00E55251"/>
    <w:rsid w:val="00E70942"/>
    <w:rsid w:val="00E754F0"/>
    <w:rsid w:val="00E859D1"/>
    <w:rsid w:val="00EA1E5E"/>
    <w:rsid w:val="00EA2106"/>
    <w:rsid w:val="00EC32FE"/>
    <w:rsid w:val="00EC3D71"/>
    <w:rsid w:val="00EC7259"/>
    <w:rsid w:val="00EF6674"/>
    <w:rsid w:val="00F20987"/>
    <w:rsid w:val="00F24354"/>
    <w:rsid w:val="00F55D51"/>
    <w:rsid w:val="00F67F89"/>
    <w:rsid w:val="00F75412"/>
    <w:rsid w:val="00F764F7"/>
    <w:rsid w:val="00F96821"/>
    <w:rsid w:val="00FA4C22"/>
    <w:rsid w:val="00FB0F04"/>
    <w:rsid w:val="00FB314F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C653D46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9E04B4"/>
    <w:pPr>
      <w:numPr>
        <w:numId w:val="7"/>
      </w:numPr>
      <w:spacing w:before="120" w:after="120" w:line="240" w:lineRule="atLeast"/>
      <w:ind w:hanging="300"/>
    </w:pPr>
    <w:rPr>
      <w:rFonts w:ascii="Arial" w:hAnsi="Arial" w:cs="Arial"/>
      <w:sz w:val="22"/>
      <w:szCs w:val="22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9E04B4"/>
    <w:pPr>
      <w:spacing w:before="120" w:after="120" w:line="240" w:lineRule="atLeast"/>
    </w:pPr>
    <w:rPr>
      <w:rFonts w:ascii="Arial" w:hAnsi="Arial" w:cs="Arial"/>
      <w:sz w:val="22"/>
      <w:szCs w:val="22"/>
    </w:rPr>
  </w:style>
  <w:style w:type="character" w:customStyle="1" w:styleId="BodyTextChar">
    <w:name w:val="Body Text Char"/>
    <w:link w:val="BodyText"/>
    <w:rsid w:val="009E04B4"/>
    <w:rPr>
      <w:rFonts w:ascii="Arial" w:eastAsia="Times New Roman" w:hAnsi="Arial" w:cs="Arial"/>
      <w:sz w:val="22"/>
      <w:szCs w:val="22"/>
      <w:lang w:eastAsia="en-US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  <w:style w:type="paragraph" w:customStyle="1" w:styleId="Numberedlist">
    <w:name w:val="Numbered list"/>
    <w:basedOn w:val="Bullet"/>
    <w:qFormat/>
    <w:rsid w:val="00A45D78"/>
    <w:pPr>
      <w:numPr>
        <w:numId w:val="9"/>
      </w:numPr>
      <w:tabs>
        <w:tab w:val="clear" w:pos="720"/>
      </w:tabs>
      <w:ind w:left="425" w:hanging="42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2.xml><?xml version="1.0" encoding="utf-8"?>
<root>
  <DocTitle/>
</root>
</file>

<file path=customXml/itemProps1.xml><?xml version="1.0" encoding="utf-8"?>
<ds:datastoreItem xmlns:ds="http://schemas.openxmlformats.org/officeDocument/2006/customXml" ds:itemID="{95E94521-21EB-4899-BD3F-C78FE63F60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0FEE2B-92DD-4DDF-8CD2-B2B4460815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53</TotalTime>
  <Pages>1</Pages>
  <Words>308</Words>
  <Characters>1566</Characters>
  <Application>Microsoft Office Word</Application>
  <DocSecurity>0</DocSecurity>
  <Lines>30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12</cp:revision>
  <cp:lastPrinted>2017-12-04T06:06:00Z</cp:lastPrinted>
  <dcterms:created xsi:type="dcterms:W3CDTF">2018-06-05T03:09:00Z</dcterms:created>
  <dcterms:modified xsi:type="dcterms:W3CDTF">2024-10-10T01:36:00Z</dcterms:modified>
</cp:coreProperties>
</file>